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66543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07143/027-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665439" w:rsidRPr="0066543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665439" w:rsidRPr="00665439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665439" w:rsidRPr="00665439">
          <w:rPr>
            <w:rStyle w:val="aa"/>
          </w:rPr>
          <w:t xml:space="preserve"> 6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665439" w:rsidRPr="00665439">
          <w:rPr>
            <w:u w:val="single"/>
          </w:rPr>
          <w:t xml:space="preserve"> 07143/027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665439" w:rsidRPr="00665439">
          <w:rPr>
            <w:rStyle w:val="aa"/>
          </w:rPr>
          <w:t xml:space="preserve"> Медицинская </w:t>
        </w:r>
        <w:r w:rsidR="00665439" w:rsidRPr="00665439">
          <w:rPr>
            <w:u w:val="single"/>
          </w:rPr>
          <w:t xml:space="preserve">сестра палатная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665439" w:rsidRPr="00665439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665439" w:rsidRPr="0066543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AA009C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AA009C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665439" w:rsidRPr="00665439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6117EF">
            <w:pPr>
              <w:pStyle w:val="a8"/>
            </w:pPr>
            <w:r>
              <w:t xml:space="preserve">Работа </w:t>
            </w:r>
            <w:r w:rsidR="006117EF">
              <w:t>на посту</w:t>
            </w:r>
          </w:p>
        </w:tc>
        <w:tc>
          <w:tcPr>
            <w:tcW w:w="2286" w:type="dxa"/>
            <w:vAlign w:val="center"/>
          </w:tcPr>
          <w:p w:rsidR="00073B45" w:rsidRPr="00A31431" w:rsidRDefault="0018001C" w:rsidP="007C56B5">
            <w:pPr>
              <w:pStyle w:val="a8"/>
            </w:pPr>
            <w:r>
              <w:t>49.7; 49.6; 49.5</w:t>
            </w:r>
          </w:p>
        </w:tc>
        <w:tc>
          <w:tcPr>
            <w:tcW w:w="2108" w:type="dxa"/>
            <w:vAlign w:val="center"/>
          </w:tcPr>
          <w:p w:rsidR="00073B45" w:rsidRPr="00A31431" w:rsidRDefault="0018001C" w:rsidP="007C56B5">
            <w:pPr>
              <w:pStyle w:val="a8"/>
            </w:pPr>
            <w:r>
              <w:t>49.6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18001C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AA009C" w:rsidP="00FE033F">
      <w:pPr>
        <w:pStyle w:val="a6"/>
      </w:pPr>
      <w:fldSimple w:instr=" DOCVARIABLE  shum_result \* MERGEFORMAT ">
        <w:r w:rsidR="0018001C" w:rsidRPr="0018001C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44.4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18001C" w:rsidP="00E576CE">
            <w:pPr>
              <w:pStyle w:val="a8"/>
            </w:pPr>
            <w:r>
              <w:t>44.4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18001C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AA009C" w:rsidP="00D76DF8">
      <w:fldSimple w:instr=" DOCVARIABLE att_zakl \* MERGEFORMAT ">
        <w:r w:rsidR="0018001C" w:rsidRPr="0018001C">
          <w:rPr>
            <w:bCs/>
          </w:rPr>
          <w:t>-</w:t>
        </w:r>
        <w:r w:rsidR="0018001C" w:rsidRPr="0018001C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18001C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654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07143/027-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AA009C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AA009C" w:rsidRPr="00C30AD7">
            <w:rPr>
              <w:rStyle w:val="ad"/>
              <w:sz w:val="20"/>
              <w:szCs w:val="20"/>
            </w:rPr>
            <w:fldChar w:fldCharType="separate"/>
          </w:r>
          <w:r w:rsidR="00665439">
            <w:rPr>
              <w:rStyle w:val="ad"/>
              <w:noProof/>
              <w:sz w:val="20"/>
              <w:szCs w:val="20"/>
            </w:rPr>
            <w:t>1</w:t>
          </w:r>
          <w:r w:rsidR="00AA009C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65439" w:rsidRPr="0066543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1CF218D0014F4F9EAED3E840EC534572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27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280136383FB4F1E9613E5AA2992A14C"/>
    <w:docVar w:name="rm_id" w:val="208"/>
    <w:docVar w:name="rm_name" w:val=" Медицинская сестра палатная "/>
    <w:docVar w:name="rm_number" w:val=" 07143/027 "/>
    <w:docVar w:name="shum_result" w:val="Эквивалентный уровень звука за 8-часовой рабочий день на данном рабочем месте составляет 44.4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1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8001C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65439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17E42"/>
    <w:rsid w:val="00743BF0"/>
    <w:rsid w:val="0076042D"/>
    <w:rsid w:val="00770F1F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3A92"/>
    <w:rsid w:val="008E68DE"/>
    <w:rsid w:val="0090588D"/>
    <w:rsid w:val="009274CB"/>
    <w:rsid w:val="0092778A"/>
    <w:rsid w:val="00964BFD"/>
    <w:rsid w:val="009B292D"/>
    <w:rsid w:val="009B56F4"/>
    <w:rsid w:val="009B66C5"/>
    <w:rsid w:val="009B6A56"/>
    <w:rsid w:val="009C157E"/>
    <w:rsid w:val="009C1BB3"/>
    <w:rsid w:val="009D6918"/>
    <w:rsid w:val="009E30EB"/>
    <w:rsid w:val="00A12349"/>
    <w:rsid w:val="00A27D1C"/>
    <w:rsid w:val="00A31431"/>
    <w:rsid w:val="00A907F6"/>
    <w:rsid w:val="00A91908"/>
    <w:rsid w:val="00A93FDC"/>
    <w:rsid w:val="00AA009C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B628F"/>
    <w:rsid w:val="00BC2F3C"/>
    <w:rsid w:val="00C02721"/>
    <w:rsid w:val="00C30AD7"/>
    <w:rsid w:val="00C4382E"/>
    <w:rsid w:val="00CA6D5D"/>
    <w:rsid w:val="00CE3307"/>
    <w:rsid w:val="00CE3318"/>
    <w:rsid w:val="00D76DF8"/>
    <w:rsid w:val="00D85791"/>
    <w:rsid w:val="00D9588B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